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E7F5A" w14:textId="40C180CB" w:rsidR="00535962" w:rsidRPr="00F7167E" w:rsidRDefault="00675F5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73BDF6" wp14:editId="5C97A5D3">
                <wp:simplePos x="0" y="0"/>
                <wp:positionH relativeFrom="column">
                  <wp:posOffset>-512445</wp:posOffset>
                </wp:positionH>
                <wp:positionV relativeFrom="paragraph">
                  <wp:posOffset>-819785</wp:posOffset>
                </wp:positionV>
                <wp:extent cx="948055" cy="171450"/>
                <wp:effectExtent l="1905" t="0" r="2540" b="635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95F25" w14:textId="7FD7E192" w:rsidR="00051C0A" w:rsidRPr="004E7C9C" w:rsidRDefault="004B1E64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</w:rPr>
                              <w:t xml:space="preserve"> </w:t>
                            </w:r>
                            <w:r w:rsidR="00051C0A"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3BDF6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-40.35pt;margin-top:-64.55pt;width:74.65pt;height:1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" filled="f" stroked="f">
                <v:textbox inset="0,0,0,0">
                  <w:txbxContent>
                    <w:p w14:paraId="2FE95F25" w14:textId="7FD7E192" w:rsidR="00051C0A" w:rsidRPr="004E7C9C" w:rsidRDefault="004B1E64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</w:rPr>
                        <w:t xml:space="preserve"> </w:t>
                      </w:r>
                      <w:r w:rsidR="00051C0A"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22A729" wp14:editId="3B3D32BB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1369B3C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5F854F4" wp14:editId="2FBBE3F8">
                                      <wp:extent cx="800100" cy="283700"/>
                                      <wp:effectExtent l="0" t="0" r="0" b="0"/>
                                      <wp:docPr id="1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00100" cy="2837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2A729" id="Text Box 2" o:spid="_x0000_s1027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1369B3C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5F854F4" wp14:editId="2FBBE3F8">
                                <wp:extent cx="800100" cy="28370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0100" cy="283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7F4B801F" wp14:editId="0E7F2BE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C44CDB" wp14:editId="7F3DAB2D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4AFF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44CDB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" filled="f" stroked="f">
                <v:textbox>
                  <w:txbxContent>
                    <w:p w14:paraId="7514AFF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C544C6" wp14:editId="145EAA98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BB9205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544C6" id="Text Box 12" o:spid="_x0000_s1029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BQvXO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43BB9205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2EC4A40" wp14:editId="0EB0C053">
                <wp:simplePos x="0" y="0"/>
                <wp:positionH relativeFrom="column">
                  <wp:posOffset>4646295</wp:posOffset>
                </wp:positionH>
                <wp:positionV relativeFrom="paragraph">
                  <wp:posOffset>-672465</wp:posOffset>
                </wp:positionV>
                <wp:extent cx="1615440" cy="701040"/>
                <wp:effectExtent l="7620" t="13335" r="5715" b="9525"/>
                <wp:wrapNone/>
                <wp:docPr id="1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8B859" w14:textId="4B557F26" w:rsidR="00051C0A" w:rsidRPr="00675F57" w:rsidRDefault="002817D1" w:rsidP="00051C0A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2817D1">
                                  <w:rPr>
                                    <w:rStyle w:val="Style6"/>
                                  </w:rPr>
                                  <w:t>SNS-CCC-LPN-2023-00</w:t>
                                </w:r>
                                <w:r w:rsidR="00EC18EE">
                                  <w:rPr>
                                    <w:rStyle w:val="Style6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FCBE8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C4A40" id="Group 20" o:spid="_x0000_s1030" style="position:absolute;margin-left:365.85pt;margin-top:-52.9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">
                <v:rect id="Rectangle 21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2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3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D68B859" w14:textId="4B557F26" w:rsidR="00051C0A" w:rsidRPr="00675F57" w:rsidRDefault="002817D1" w:rsidP="00051C0A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 w:rsidRPr="002817D1">
                            <w:rPr>
                              <w:rStyle w:val="Style6"/>
                            </w:rPr>
                            <w:t>SNS-CCC-LPN-2023-00</w:t>
                          </w:r>
                          <w:r w:rsidR="00EC18EE">
                            <w:rPr>
                              <w:rStyle w:val="Style6"/>
                            </w:rPr>
                            <w:t>30</w:t>
                          </w:r>
                        </w:p>
                      </w:txbxContent>
                    </v:textbox>
                  </v:shape>
                  <v:shape id="Text Box 24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7FCBE8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BF86F57" w14:textId="2B9A5E0C" w:rsidR="00535962" w:rsidRPr="00535962" w:rsidRDefault="00675F5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E96FC9" wp14:editId="5212858D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992B7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96FC9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0E992B73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4D46009" w14:textId="77777777" w:rsidR="00535962" w:rsidRDefault="00535962" w:rsidP="00535962"/>
    <w:p w14:paraId="6274DD75" w14:textId="54A8BA9F" w:rsidR="006506D0" w:rsidRDefault="00675F5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7259A6" wp14:editId="54978A7D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29B84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259A6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0A129B84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860C771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3D01024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00829F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43ED05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CC14E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84B3763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898BDC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6B4B1C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1564F4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8CEC4ED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F657B3C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03357D0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60AFD7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EA9A7DA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9931D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91997D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5E2D652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A44B8A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96C55E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C284F1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416F0CF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C51DB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B4CF103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1C6ECE2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77A906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4030515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2E6B08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70FD45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529DAD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D7797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7FFE657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87BDF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B8F22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D1E8E01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183ABA05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1FFF1CD2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9017750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684AF56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EB64DBC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2D0F7C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FFB5030" w14:textId="77777777" w:rsidTr="00044FA8">
        <w:trPr>
          <w:trHeight w:val="4637"/>
        </w:trPr>
        <w:tc>
          <w:tcPr>
            <w:tcW w:w="3269" w:type="dxa"/>
          </w:tcPr>
          <w:p w14:paraId="35BF001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B722D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637DB6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07E93D4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19DFFF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152A74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AE9563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49D77F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2810EFF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CD396E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C50D5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40E7D6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AEDCD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7400A9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E2414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8F0250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7FC85EC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44E88960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27EB119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000EFFBD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5A75B16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7AD93" w14:textId="77777777" w:rsidR="00041B0A" w:rsidRDefault="00041B0A" w:rsidP="001007E7">
      <w:pPr>
        <w:spacing w:after="0" w:line="240" w:lineRule="auto"/>
      </w:pPr>
      <w:r>
        <w:separator/>
      </w:r>
    </w:p>
  </w:endnote>
  <w:endnote w:type="continuationSeparator" w:id="0">
    <w:p w14:paraId="303F2FB1" w14:textId="77777777" w:rsidR="00041B0A" w:rsidRDefault="00041B0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F2987" w14:textId="443EF906" w:rsidR="001007E7" w:rsidRDefault="00675F5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E82CE2" wp14:editId="7918B75A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E0414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E82C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32DE0414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30E9AFD" wp14:editId="425CC14A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B700481" wp14:editId="60983B35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3ED3F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7C13951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700481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1D53ED3F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7C13951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1AF91E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217A57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34279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E09A4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28AC93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0AC45" w14:textId="77777777" w:rsidR="00041B0A" w:rsidRDefault="00041B0A" w:rsidP="001007E7">
      <w:pPr>
        <w:spacing w:after="0" w:line="240" w:lineRule="auto"/>
      </w:pPr>
      <w:r>
        <w:separator/>
      </w:r>
    </w:p>
  </w:footnote>
  <w:footnote w:type="continuationSeparator" w:id="0">
    <w:p w14:paraId="4A4C0092" w14:textId="77777777" w:rsidR="00041B0A" w:rsidRDefault="00041B0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3DC5F" w14:textId="7947F744" w:rsidR="00051C0A" w:rsidRDefault="00675F5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8F276C" wp14:editId="173F7A6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ED2E7B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F276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7EED2E7B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567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1B0A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75F21"/>
    <w:rsid w:val="00181E8D"/>
    <w:rsid w:val="00194FF2"/>
    <w:rsid w:val="001A3F92"/>
    <w:rsid w:val="001B07DA"/>
    <w:rsid w:val="001F202E"/>
    <w:rsid w:val="001F73A7"/>
    <w:rsid w:val="002009A7"/>
    <w:rsid w:val="00253DBA"/>
    <w:rsid w:val="0026335F"/>
    <w:rsid w:val="002817D1"/>
    <w:rsid w:val="00291639"/>
    <w:rsid w:val="00295BD4"/>
    <w:rsid w:val="002A0549"/>
    <w:rsid w:val="002B43A0"/>
    <w:rsid w:val="002D451D"/>
    <w:rsid w:val="002E1412"/>
    <w:rsid w:val="00314023"/>
    <w:rsid w:val="003173B4"/>
    <w:rsid w:val="00341484"/>
    <w:rsid w:val="003748DC"/>
    <w:rsid w:val="00392351"/>
    <w:rsid w:val="00404131"/>
    <w:rsid w:val="0042490F"/>
    <w:rsid w:val="004379A6"/>
    <w:rsid w:val="00456C17"/>
    <w:rsid w:val="00466B9C"/>
    <w:rsid w:val="004B1E64"/>
    <w:rsid w:val="004B30DA"/>
    <w:rsid w:val="004B5B0F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75F57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32C31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2D22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C18EE"/>
    <w:rsid w:val="00EE1E7B"/>
    <w:rsid w:val="00F225BF"/>
    <w:rsid w:val="00F30C3A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0FA64B3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502b2dab4d9c57f9b4927bd9b327aeb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efc396e66683b9dd294c9754a38cd1d9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833AD-05E7-4135-9C5C-719C02DC6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A7F17-1BFB-4A6D-A0C7-17C9871B6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E3FD8-7F62-41CB-A81B-76644A3E8A7B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7</cp:revision>
  <cp:lastPrinted>2011-03-04T18:55:00Z</cp:lastPrinted>
  <dcterms:created xsi:type="dcterms:W3CDTF">2022-04-12T18:33:00Z</dcterms:created>
  <dcterms:modified xsi:type="dcterms:W3CDTF">2024-11-18T19:22:00Z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